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F4E20" w14:textId="77777777" w:rsidR="004F2BF1" w:rsidRDefault="004F2BF1" w:rsidP="004F2B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SOMNOUR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314C1EC" w14:textId="77777777" w:rsidR="004F2BF1" w:rsidRDefault="004F2BF1" w:rsidP="004F2B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Southwark, Surrey. Wheeler.</w:t>
      </w:r>
    </w:p>
    <w:p w14:paraId="4E60393A" w14:textId="77777777" w:rsidR="004F2BF1" w:rsidRDefault="004F2BF1" w:rsidP="004F2BF1">
      <w:pPr>
        <w:rPr>
          <w:rFonts w:ascii="Times New Roman" w:hAnsi="Times New Roman" w:cs="Times New Roman"/>
        </w:rPr>
      </w:pPr>
    </w:p>
    <w:p w14:paraId="5C804346" w14:textId="77777777" w:rsidR="004F2BF1" w:rsidRDefault="004F2BF1" w:rsidP="004F2BF1">
      <w:pPr>
        <w:rPr>
          <w:rFonts w:ascii="Times New Roman" w:hAnsi="Times New Roman" w:cs="Times New Roman"/>
        </w:rPr>
      </w:pPr>
    </w:p>
    <w:p w14:paraId="3FA1CB7E" w14:textId="77777777" w:rsidR="004F2BF1" w:rsidRDefault="004F2BF1" w:rsidP="004F2B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Thomasina(q.v.).</w:t>
      </w:r>
    </w:p>
    <w:p w14:paraId="3D086C4D" w14:textId="77777777" w:rsidR="004F2BF1" w:rsidRDefault="004F2BF1" w:rsidP="004F2B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72FA369" w14:textId="77777777" w:rsidR="004F2BF1" w:rsidRDefault="004F2BF1" w:rsidP="004F2BF1">
      <w:pPr>
        <w:rPr>
          <w:rFonts w:ascii="Times New Roman" w:hAnsi="Times New Roman" w:cs="Times New Roman"/>
        </w:rPr>
      </w:pPr>
    </w:p>
    <w:p w14:paraId="499CBA07" w14:textId="77777777" w:rsidR="004F2BF1" w:rsidRDefault="004F2BF1" w:rsidP="004F2BF1">
      <w:pPr>
        <w:rPr>
          <w:rFonts w:ascii="Times New Roman" w:hAnsi="Times New Roman" w:cs="Times New Roman"/>
        </w:rPr>
      </w:pPr>
    </w:p>
    <w:p w14:paraId="1C9971F1" w14:textId="77777777" w:rsidR="004F2BF1" w:rsidRDefault="004F2BF1" w:rsidP="004F2B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Yong(q.v.) brought a plaint of debt against them, Robert </w:t>
      </w:r>
      <w:proofErr w:type="spellStart"/>
      <w:r>
        <w:rPr>
          <w:rFonts w:ascii="Times New Roman" w:hAnsi="Times New Roman" w:cs="Times New Roman"/>
        </w:rPr>
        <w:t>Geryng</w:t>
      </w:r>
      <w:proofErr w:type="spellEnd"/>
    </w:p>
    <w:p w14:paraId="45B4E465" w14:textId="77777777" w:rsidR="004F2BF1" w:rsidRDefault="004F2BF1" w:rsidP="004F2B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London, carpenter(q.v.), Richard Clerk of Kidderminster,</w:t>
      </w:r>
    </w:p>
    <w:p w14:paraId="47AAD939" w14:textId="77777777" w:rsidR="004F2BF1" w:rsidRDefault="004F2BF1" w:rsidP="004F2B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Worcestershire(q.v.), William </w:t>
      </w:r>
      <w:proofErr w:type="spellStart"/>
      <w:r>
        <w:rPr>
          <w:rFonts w:ascii="Times New Roman" w:hAnsi="Times New Roman" w:cs="Times New Roman"/>
        </w:rPr>
        <w:t>Hartlond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Upleadon</w:t>
      </w:r>
      <w:proofErr w:type="spellEnd"/>
      <w:r>
        <w:rPr>
          <w:rFonts w:ascii="Times New Roman" w:hAnsi="Times New Roman" w:cs="Times New Roman"/>
        </w:rPr>
        <w:t xml:space="preserve">, Gloucestershire(q.v.) </w:t>
      </w:r>
    </w:p>
    <w:p w14:paraId="005C3415" w14:textId="77777777" w:rsidR="004F2BF1" w:rsidRDefault="004F2BF1" w:rsidP="004F2BF1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and John </w:t>
      </w:r>
      <w:proofErr w:type="spellStart"/>
      <w:r>
        <w:rPr>
          <w:rFonts w:ascii="Times New Roman" w:hAnsi="Times New Roman" w:cs="Times New Roman"/>
        </w:rPr>
        <w:t>Yarman</w:t>
      </w:r>
      <w:proofErr w:type="spellEnd"/>
      <w:r>
        <w:rPr>
          <w:rFonts w:ascii="Times New Roman" w:hAnsi="Times New Roman" w:cs="Times New Roman"/>
        </w:rPr>
        <w:t xml:space="preserve"> of London, gentleman(q.v.).   (ibid.)</w:t>
      </w:r>
    </w:p>
    <w:p w14:paraId="6C46AAF8" w14:textId="77777777" w:rsidR="004F2BF1" w:rsidRDefault="004F2BF1" w:rsidP="004F2BF1">
      <w:pPr>
        <w:rPr>
          <w:rFonts w:ascii="Times New Roman" w:hAnsi="Times New Roman" w:cs="Times New Roman"/>
        </w:rPr>
      </w:pPr>
    </w:p>
    <w:p w14:paraId="6E19E5C7" w14:textId="77777777" w:rsidR="004F2BF1" w:rsidRDefault="004F2BF1" w:rsidP="004F2BF1">
      <w:pPr>
        <w:rPr>
          <w:rFonts w:ascii="Times New Roman" w:hAnsi="Times New Roman" w:cs="Times New Roman"/>
        </w:rPr>
      </w:pPr>
    </w:p>
    <w:p w14:paraId="7290EAEB" w14:textId="77777777" w:rsidR="004F2BF1" w:rsidRDefault="004F2BF1" w:rsidP="004F2B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May 2019</w:t>
      </w:r>
    </w:p>
    <w:p w14:paraId="747B77D5" w14:textId="77777777" w:rsidR="006B2F86" w:rsidRPr="00E71FC3" w:rsidRDefault="004F2B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B4A62" w14:textId="77777777" w:rsidR="004F2BF1" w:rsidRDefault="004F2BF1" w:rsidP="00E71FC3">
      <w:r>
        <w:separator/>
      </w:r>
    </w:p>
  </w:endnote>
  <w:endnote w:type="continuationSeparator" w:id="0">
    <w:p w14:paraId="28259D8B" w14:textId="77777777" w:rsidR="004F2BF1" w:rsidRDefault="004F2BF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9DBE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12588" w14:textId="77777777" w:rsidR="004F2BF1" w:rsidRDefault="004F2BF1" w:rsidP="00E71FC3">
      <w:r>
        <w:separator/>
      </w:r>
    </w:p>
  </w:footnote>
  <w:footnote w:type="continuationSeparator" w:id="0">
    <w:p w14:paraId="4BBBEE43" w14:textId="77777777" w:rsidR="004F2BF1" w:rsidRDefault="004F2BF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BF1"/>
    <w:rsid w:val="001A7C09"/>
    <w:rsid w:val="004F2BF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0FB6E"/>
  <w15:chartTrackingRefBased/>
  <w15:docId w15:val="{CC88FC1E-1AF3-4670-B777-BA393E93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BF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F2B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2019-06-11T20:09:00Z</dcterms:created>
  <dcterms:modified xsi:type="dcterms:W3CDTF">2019-06-11T20:09:00Z</dcterms:modified>
</cp:coreProperties>
</file>